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9A460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RERESBY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2DC3E399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FF2DA3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86A3E0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Jaye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7E49A429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Brenche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Hollingbourne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14:paraId="6A2BA64A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974637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6D83F2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6BBE32" w14:textId="77777777" w:rsidR="002008D5" w:rsidRDefault="002008D5" w:rsidP="002008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2022</w:t>
      </w:r>
    </w:p>
    <w:p w14:paraId="180651A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B98C" w14:textId="77777777" w:rsidR="002008D5" w:rsidRDefault="002008D5" w:rsidP="009139A6">
      <w:r>
        <w:separator/>
      </w:r>
    </w:p>
  </w:endnote>
  <w:endnote w:type="continuationSeparator" w:id="0">
    <w:p w14:paraId="292999CF" w14:textId="77777777" w:rsidR="002008D5" w:rsidRDefault="002008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DEE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38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F4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6D8EB" w14:textId="77777777" w:rsidR="002008D5" w:rsidRDefault="002008D5" w:rsidP="009139A6">
      <w:r>
        <w:separator/>
      </w:r>
    </w:p>
  </w:footnote>
  <w:footnote w:type="continuationSeparator" w:id="0">
    <w:p w14:paraId="0EBBC413" w14:textId="77777777" w:rsidR="002008D5" w:rsidRDefault="002008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BB8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2A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29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8D5"/>
    <w:rsid w:val="000666E0"/>
    <w:rsid w:val="002008D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C12BE"/>
  <w15:chartTrackingRefBased/>
  <w15:docId w15:val="{13C91D40-6B90-444D-BA68-A669EA14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08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2022-10-12T18:42:00Z</dcterms:created>
  <dcterms:modified xsi:type="dcterms:W3CDTF">2022-10-12T18:42:00Z</dcterms:modified>
</cp:coreProperties>
</file>